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B0630" w14:textId="77777777" w:rsidR="00DD0843" w:rsidRDefault="00DD0843" w:rsidP="00DD084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SHOREDICHE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51C92B0A" w14:textId="77777777" w:rsidR="00DD0843" w:rsidRDefault="00DD0843" w:rsidP="00DD084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D85030A" w14:textId="77777777" w:rsidR="00DD0843" w:rsidRDefault="00DD0843" w:rsidP="00DD084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2D25964" w14:textId="77777777" w:rsidR="00DD0843" w:rsidRDefault="00DD0843" w:rsidP="00DD084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this who were commissioned to urgently raise loans to the King from the richest and most sufficient of the lay persons of Middlesex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against the rebels in Wales and for the army going to Aquitaine.</w:t>
      </w:r>
    </w:p>
    <w:p w14:paraId="3ABC4B76" w14:textId="77777777" w:rsidR="00DD0843" w:rsidRDefault="00DD0843" w:rsidP="00DD084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p.318)</w:t>
      </w:r>
    </w:p>
    <w:p w14:paraId="64A7CA8D" w14:textId="77777777" w:rsidR="00DD0843" w:rsidRDefault="00DD0843" w:rsidP="00DD084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4127784" w14:textId="77777777" w:rsidR="00DD0843" w:rsidRDefault="00DD0843" w:rsidP="00DD084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37FB2D6" w14:textId="77777777" w:rsidR="00DD0843" w:rsidRDefault="00DD0843" w:rsidP="00DD084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July 2021</w:t>
      </w:r>
    </w:p>
    <w:p w14:paraId="4956C68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07ABF" w14:textId="77777777" w:rsidR="00DD0843" w:rsidRDefault="00DD0843" w:rsidP="009139A6">
      <w:r>
        <w:separator/>
      </w:r>
    </w:p>
  </w:endnote>
  <w:endnote w:type="continuationSeparator" w:id="0">
    <w:p w14:paraId="11781007" w14:textId="77777777" w:rsidR="00DD0843" w:rsidRDefault="00DD08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049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440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1A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B505C" w14:textId="77777777" w:rsidR="00DD0843" w:rsidRDefault="00DD0843" w:rsidP="009139A6">
      <w:r>
        <w:separator/>
      </w:r>
    </w:p>
  </w:footnote>
  <w:footnote w:type="continuationSeparator" w:id="0">
    <w:p w14:paraId="61A05D43" w14:textId="77777777" w:rsidR="00DD0843" w:rsidRDefault="00DD08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06F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97F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753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4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084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E60D9"/>
  <w15:chartTrackingRefBased/>
  <w15:docId w15:val="{64A337D9-365B-41EB-AF98-708639B8A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2021-08-12T07:56:00Z</dcterms:created>
  <dcterms:modified xsi:type="dcterms:W3CDTF">2021-08-12T07:56:00Z</dcterms:modified>
</cp:coreProperties>
</file>